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C1A" w:rsidRDefault="00690C1A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690C1A" w:rsidRPr="004C163C" w:rsidRDefault="00690C1A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6</w:t>
      </w:r>
      <w:r w:rsidRPr="00237778">
        <w:rPr>
          <w:b/>
          <w:lang w:eastAsia="pl-PL"/>
        </w:rPr>
        <w:t xml:space="preserve"> do SWZ</w:t>
      </w:r>
    </w:p>
    <w:p w:rsidR="00690C1A" w:rsidRPr="004B444B" w:rsidRDefault="00690C1A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690C1A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690C1A" w:rsidRPr="004B444B" w:rsidRDefault="00690C1A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690C1A" w:rsidRDefault="00690C1A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690C1A" w:rsidRPr="00E61551" w:rsidRDefault="00690C1A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690C1A" w:rsidRPr="00C6428A" w:rsidRDefault="00690C1A" w:rsidP="00AE0107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C6428A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C6428A">
        <w:rPr>
          <w:b/>
          <w:bCs/>
          <w:color w:val="auto"/>
          <w:lang w:eastAsia="pl-PL"/>
        </w:rPr>
        <w:t>„</w:t>
      </w:r>
      <w:bookmarkEnd w:id="0"/>
      <w:r w:rsidRPr="00B82E5F">
        <w:rPr>
          <w:b/>
          <w:sz w:val="28"/>
          <w:szCs w:val="28"/>
        </w:rPr>
        <w:t xml:space="preserve">Utwardzenie części terenu działek oznaczonych nr ewid.  146/1 i 146/2 na terenie Szkoły Podstawowej w Święciechowie wraz z przebudową zjazdu </w:t>
      </w:r>
      <w:r>
        <w:rPr>
          <w:b/>
          <w:sz w:val="28"/>
          <w:szCs w:val="28"/>
        </w:rPr>
        <w:br/>
      </w:r>
      <w:r w:rsidRPr="00B82E5F">
        <w:rPr>
          <w:b/>
          <w:sz w:val="28"/>
          <w:szCs w:val="28"/>
        </w:rPr>
        <w:t>i wyjazdu na drogę powiatową nr 4764SP</w:t>
      </w:r>
      <w:r w:rsidRPr="00C6428A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C6428A">
        <w:rPr>
          <w:i/>
          <w:color w:val="auto"/>
          <w:sz w:val="28"/>
          <w:szCs w:val="28"/>
          <w:lang w:eastAsia="pl-PL"/>
        </w:rPr>
        <w:t>,</w:t>
      </w:r>
      <w:r w:rsidRPr="00C6428A">
        <w:rPr>
          <w:i/>
          <w:color w:val="auto"/>
          <w:lang w:eastAsia="pl-PL"/>
        </w:rPr>
        <w:t xml:space="preserve"> </w:t>
      </w:r>
    </w:p>
    <w:p w:rsidR="00690C1A" w:rsidRPr="00275863" w:rsidRDefault="00690C1A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690C1A" w:rsidRPr="00237778" w:rsidRDefault="00690C1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690C1A" w:rsidRPr="00237778" w:rsidRDefault="00690C1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690C1A" w:rsidRDefault="00690C1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690C1A" w:rsidRPr="00237778" w:rsidRDefault="00690C1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690C1A" w:rsidRDefault="00690C1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690C1A" w:rsidRDefault="00690C1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690C1A" w:rsidRPr="00237778" w:rsidRDefault="00690C1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690C1A" w:rsidRPr="00237778" w:rsidRDefault="00690C1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90C1A" w:rsidRDefault="00690C1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690C1A" w:rsidRDefault="00690C1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690C1A" w:rsidRPr="00237778" w:rsidRDefault="00690C1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690C1A" w:rsidRDefault="00690C1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90C1A" w:rsidRDefault="00690C1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690C1A" w:rsidRDefault="00690C1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690C1A" w:rsidRDefault="00690C1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690C1A" w:rsidRDefault="00690C1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690C1A" w:rsidRDefault="00690C1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690C1A" w:rsidRPr="00B945C8" w:rsidRDefault="00690C1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690C1A" w:rsidRPr="004C163C" w:rsidRDefault="00690C1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690C1A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C1A" w:rsidRDefault="00690C1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690C1A" w:rsidRDefault="00690C1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C1A" w:rsidRDefault="00690C1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690C1A" w:rsidRDefault="00690C1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C1A" w:rsidRPr="00C6428A" w:rsidRDefault="00690C1A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P.271.14</w:t>
    </w:r>
    <w:r w:rsidRPr="00C6428A">
      <w:rPr>
        <w:noProof/>
        <w:color w:val="auto"/>
        <w:lang w:eastAsia="pl-PL"/>
      </w:rPr>
      <w:t>.2026</w:t>
    </w:r>
  </w:p>
  <w:p w:rsidR="00690C1A" w:rsidRPr="00237778" w:rsidRDefault="00690C1A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83854"/>
    <w:rsid w:val="0019207B"/>
    <w:rsid w:val="001945E7"/>
    <w:rsid w:val="001B01D4"/>
    <w:rsid w:val="001B4AFF"/>
    <w:rsid w:val="001C0C77"/>
    <w:rsid w:val="001E45F4"/>
    <w:rsid w:val="001E6B1C"/>
    <w:rsid w:val="00236D9D"/>
    <w:rsid w:val="00237778"/>
    <w:rsid w:val="00267068"/>
    <w:rsid w:val="00275863"/>
    <w:rsid w:val="00277B39"/>
    <w:rsid w:val="00293B39"/>
    <w:rsid w:val="002B1296"/>
    <w:rsid w:val="002C367E"/>
    <w:rsid w:val="002C4333"/>
    <w:rsid w:val="002E4FFE"/>
    <w:rsid w:val="002E580B"/>
    <w:rsid w:val="00311428"/>
    <w:rsid w:val="00320119"/>
    <w:rsid w:val="003235FF"/>
    <w:rsid w:val="003559F4"/>
    <w:rsid w:val="003622B8"/>
    <w:rsid w:val="003804A4"/>
    <w:rsid w:val="003A0CA7"/>
    <w:rsid w:val="003A5856"/>
    <w:rsid w:val="003B7CB8"/>
    <w:rsid w:val="003E49F3"/>
    <w:rsid w:val="003F484B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94BCE"/>
    <w:rsid w:val="004B444B"/>
    <w:rsid w:val="004C163C"/>
    <w:rsid w:val="004C2E09"/>
    <w:rsid w:val="004D4154"/>
    <w:rsid w:val="004D643A"/>
    <w:rsid w:val="004E32E9"/>
    <w:rsid w:val="00536957"/>
    <w:rsid w:val="005462DA"/>
    <w:rsid w:val="005670FC"/>
    <w:rsid w:val="00572741"/>
    <w:rsid w:val="005842C5"/>
    <w:rsid w:val="00594C52"/>
    <w:rsid w:val="005A7C3F"/>
    <w:rsid w:val="005B26CE"/>
    <w:rsid w:val="005B3600"/>
    <w:rsid w:val="005D1B38"/>
    <w:rsid w:val="005D6DC5"/>
    <w:rsid w:val="005F015E"/>
    <w:rsid w:val="005F2313"/>
    <w:rsid w:val="00607622"/>
    <w:rsid w:val="00616D96"/>
    <w:rsid w:val="00645020"/>
    <w:rsid w:val="00675691"/>
    <w:rsid w:val="00681A87"/>
    <w:rsid w:val="00686727"/>
    <w:rsid w:val="00690C1A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E7456"/>
    <w:rsid w:val="007F057E"/>
    <w:rsid w:val="007F25E5"/>
    <w:rsid w:val="008067E0"/>
    <w:rsid w:val="00814084"/>
    <w:rsid w:val="00817F8E"/>
    <w:rsid w:val="00820C2C"/>
    <w:rsid w:val="008304DC"/>
    <w:rsid w:val="008554A8"/>
    <w:rsid w:val="0086602B"/>
    <w:rsid w:val="008A5647"/>
    <w:rsid w:val="008B6645"/>
    <w:rsid w:val="008C3FC8"/>
    <w:rsid w:val="008D42BC"/>
    <w:rsid w:val="0090043C"/>
    <w:rsid w:val="00914AA0"/>
    <w:rsid w:val="009156EB"/>
    <w:rsid w:val="00927198"/>
    <w:rsid w:val="009425E6"/>
    <w:rsid w:val="00947F9D"/>
    <w:rsid w:val="00955B77"/>
    <w:rsid w:val="00983108"/>
    <w:rsid w:val="009926BF"/>
    <w:rsid w:val="009928FB"/>
    <w:rsid w:val="009C7C4A"/>
    <w:rsid w:val="009E0606"/>
    <w:rsid w:val="009E0838"/>
    <w:rsid w:val="009E395B"/>
    <w:rsid w:val="009E4C47"/>
    <w:rsid w:val="009E5872"/>
    <w:rsid w:val="009F66C3"/>
    <w:rsid w:val="00A010B8"/>
    <w:rsid w:val="00A24FD0"/>
    <w:rsid w:val="00A30882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37597"/>
    <w:rsid w:val="00B672DE"/>
    <w:rsid w:val="00B82E5F"/>
    <w:rsid w:val="00B86BA5"/>
    <w:rsid w:val="00B945C8"/>
    <w:rsid w:val="00B978FD"/>
    <w:rsid w:val="00BA5965"/>
    <w:rsid w:val="00BA7026"/>
    <w:rsid w:val="00BE3978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428A"/>
    <w:rsid w:val="00C65BF3"/>
    <w:rsid w:val="00C72A5B"/>
    <w:rsid w:val="00CC72C6"/>
    <w:rsid w:val="00CE1987"/>
    <w:rsid w:val="00CE2A93"/>
    <w:rsid w:val="00CE6A91"/>
    <w:rsid w:val="00D01B6F"/>
    <w:rsid w:val="00D03876"/>
    <w:rsid w:val="00D07606"/>
    <w:rsid w:val="00D31768"/>
    <w:rsid w:val="00D3527B"/>
    <w:rsid w:val="00D53BD1"/>
    <w:rsid w:val="00D912A5"/>
    <w:rsid w:val="00D92091"/>
    <w:rsid w:val="00D97A60"/>
    <w:rsid w:val="00DA2423"/>
    <w:rsid w:val="00DB5D99"/>
    <w:rsid w:val="00DC23D5"/>
    <w:rsid w:val="00DC406B"/>
    <w:rsid w:val="00DC5AFB"/>
    <w:rsid w:val="00DD262B"/>
    <w:rsid w:val="00DD72A5"/>
    <w:rsid w:val="00DF3459"/>
    <w:rsid w:val="00E02A77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93D27"/>
    <w:rsid w:val="00E97E59"/>
    <w:rsid w:val="00EA4A1B"/>
    <w:rsid w:val="00EC6D92"/>
    <w:rsid w:val="00ED231A"/>
    <w:rsid w:val="00EE5462"/>
    <w:rsid w:val="00EF6470"/>
    <w:rsid w:val="00F05F22"/>
    <w:rsid w:val="00F06FAD"/>
    <w:rsid w:val="00F10F58"/>
    <w:rsid w:val="00F10FE1"/>
    <w:rsid w:val="00F12253"/>
    <w:rsid w:val="00F23142"/>
    <w:rsid w:val="00F265D0"/>
    <w:rsid w:val="00F37EC7"/>
    <w:rsid w:val="00F43DAC"/>
    <w:rsid w:val="00F5372D"/>
    <w:rsid w:val="00F620EF"/>
    <w:rsid w:val="00F727A3"/>
    <w:rsid w:val="00F74CB5"/>
    <w:rsid w:val="00F762BD"/>
    <w:rsid w:val="00FB5FBE"/>
    <w:rsid w:val="00FC1CF1"/>
    <w:rsid w:val="00FE1FA9"/>
    <w:rsid w:val="00FF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9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227</Words>
  <Characters>1364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47</cp:revision>
  <dcterms:created xsi:type="dcterms:W3CDTF">2021-04-20T12:41:00Z</dcterms:created>
  <dcterms:modified xsi:type="dcterms:W3CDTF">2026-04-23T10:42:00Z</dcterms:modified>
</cp:coreProperties>
</file>